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C72" w:rsidRDefault="00C67C72" w:rsidP="00C369F9">
      <w:pPr>
        <w:pStyle w:val="Heading1"/>
        <w:spacing w:line="240" w:lineRule="auto"/>
        <w:ind w:firstLine="0"/>
        <w:rPr>
          <w:b/>
        </w:rPr>
      </w:pPr>
      <w:r>
        <w:rPr>
          <w:b/>
        </w:rPr>
        <w:t>САРАТОВСКАЯ ОБЛАСТЬ                                          ОЗИНСКИЙ РАЙОН</w:t>
      </w:r>
    </w:p>
    <w:p w:rsidR="00C67C72" w:rsidRDefault="00C67C72" w:rsidP="00C369F9">
      <w:pPr>
        <w:rPr>
          <w:sz w:val="28"/>
          <w:szCs w:val="28"/>
        </w:rPr>
      </w:pPr>
    </w:p>
    <w:p w:rsidR="00C67C72" w:rsidRDefault="00C67C72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РАЙОННОЕ СОБРАНИЕ</w:t>
      </w:r>
    </w:p>
    <w:p w:rsidR="00C67C72" w:rsidRDefault="00C67C72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</w:t>
      </w:r>
    </w:p>
    <w:p w:rsidR="00C67C72" w:rsidRDefault="00C67C72" w:rsidP="00C369F9">
      <w:pPr>
        <w:pStyle w:val="Heading2"/>
        <w:rPr>
          <w:bCs w:val="0"/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C67C72" w:rsidRDefault="00C67C72" w:rsidP="00C369F9">
      <w:pPr>
        <w:jc w:val="center"/>
        <w:rPr>
          <w:b/>
          <w:bCs/>
          <w:sz w:val="28"/>
          <w:szCs w:val="28"/>
        </w:rPr>
      </w:pPr>
    </w:p>
    <w:p w:rsidR="00C67C72" w:rsidRDefault="00C67C72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Восемьдесят четвёртое заседание</w:t>
      </w:r>
    </w:p>
    <w:p w:rsidR="00C67C72" w:rsidRDefault="00C67C72" w:rsidP="00C369F9">
      <w:pPr>
        <w:jc w:val="center"/>
        <w:rPr>
          <w:b/>
          <w:bCs/>
          <w:sz w:val="28"/>
          <w:szCs w:val="28"/>
        </w:rPr>
      </w:pPr>
    </w:p>
    <w:p w:rsidR="00C67C72" w:rsidRDefault="00C67C72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 336</w:t>
      </w:r>
    </w:p>
    <w:p w:rsidR="00C67C72" w:rsidRDefault="00C67C72" w:rsidP="00C369F9">
      <w:pPr>
        <w:tabs>
          <w:tab w:val="left" w:pos="1845"/>
        </w:tabs>
        <w:ind w:left="-54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25 апреля 2016 года</w:t>
      </w:r>
    </w:p>
    <w:p w:rsidR="00C67C72" w:rsidRDefault="00C67C72" w:rsidP="00C369F9">
      <w:pPr>
        <w:tabs>
          <w:tab w:val="left" w:pos="1845"/>
        </w:tabs>
        <w:ind w:left="-540"/>
        <w:jc w:val="right"/>
        <w:rPr>
          <w:sz w:val="28"/>
          <w:szCs w:val="28"/>
        </w:rPr>
      </w:pPr>
    </w:p>
    <w:p w:rsidR="00C67C72" w:rsidRDefault="00C67C72" w:rsidP="00C369F9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C67C72" w:rsidRDefault="00C67C72" w:rsidP="00C369F9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районного Собрания </w:t>
      </w:r>
    </w:p>
    <w:p w:rsidR="00C67C72" w:rsidRDefault="00C67C72" w:rsidP="00C369F9">
      <w:pPr>
        <w:rPr>
          <w:sz w:val="28"/>
          <w:szCs w:val="28"/>
        </w:rPr>
      </w:pPr>
      <w:r>
        <w:rPr>
          <w:sz w:val="28"/>
          <w:szCs w:val="28"/>
        </w:rPr>
        <w:t>Озинского муниципального района</w:t>
      </w:r>
    </w:p>
    <w:p w:rsidR="00C67C72" w:rsidRDefault="00C67C72" w:rsidP="00C369F9">
      <w:pPr>
        <w:rPr>
          <w:sz w:val="28"/>
          <w:szCs w:val="28"/>
        </w:rPr>
      </w:pPr>
      <w:r>
        <w:rPr>
          <w:sz w:val="28"/>
          <w:szCs w:val="28"/>
        </w:rPr>
        <w:t>от 22 декабря 2015 года № 303</w:t>
      </w:r>
    </w:p>
    <w:p w:rsidR="00C67C72" w:rsidRDefault="00C67C72" w:rsidP="00C369F9">
      <w:pPr>
        <w:ind w:hanging="540"/>
        <w:rPr>
          <w:sz w:val="28"/>
          <w:szCs w:val="28"/>
        </w:rPr>
      </w:pPr>
    </w:p>
    <w:p w:rsidR="00C67C72" w:rsidRDefault="00C67C72" w:rsidP="00C369F9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«О внесении изменений и дополнений в решение районного Собрания Озинского муниципального района от 22 декабря 2015 года № 303                              «О бюджете Озинского муниципального района на 2016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14 октября 2014 года № 232, районное Собрание Озинского муниципального района Саратовской области</w:t>
      </w:r>
    </w:p>
    <w:p w:rsidR="00C67C72" w:rsidRDefault="00C67C72" w:rsidP="00C369F9">
      <w:pPr>
        <w:ind w:right="175" w:hanging="540"/>
        <w:rPr>
          <w:sz w:val="28"/>
          <w:szCs w:val="28"/>
        </w:rPr>
      </w:pPr>
    </w:p>
    <w:p w:rsidR="00C67C72" w:rsidRDefault="00C67C72" w:rsidP="00C369F9">
      <w:pPr>
        <w:ind w:right="1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C67C72" w:rsidRDefault="00C67C72" w:rsidP="00C369F9">
      <w:pPr>
        <w:ind w:right="175"/>
        <w:jc w:val="center"/>
        <w:rPr>
          <w:b/>
          <w:sz w:val="28"/>
          <w:szCs w:val="28"/>
        </w:rPr>
      </w:pPr>
    </w:p>
    <w:p w:rsidR="00C67C72" w:rsidRPr="00982EFA" w:rsidRDefault="00C67C72" w:rsidP="00C369F9">
      <w:pPr>
        <w:pStyle w:val="BodyTextIndent2"/>
        <w:tabs>
          <w:tab w:val="left" w:pos="0"/>
        </w:tabs>
        <w:spacing w:line="240" w:lineRule="auto"/>
        <w:ind w:left="0" w:firstLine="709"/>
        <w:jc w:val="both"/>
      </w:pPr>
      <w:r w:rsidRPr="00982EFA">
        <w:t>1. Внести в решение районного Собрания Озинского муниципального района от 22 декабря 2015 года № 303 «О бюджете Озинского муниципального района на 2016 год» (</w:t>
      </w:r>
      <w:r w:rsidRPr="00982EFA">
        <w:rPr>
          <w:color w:val="000000"/>
        </w:rPr>
        <w:t>с изменениями и дополнениями                от 22 января 2016 года № 317</w:t>
      </w:r>
      <w:r>
        <w:rPr>
          <w:color w:val="000000"/>
        </w:rPr>
        <w:t>, от 29 февраля 2016 года № 319</w:t>
      </w:r>
      <w:r w:rsidRPr="003A28C8">
        <w:rPr>
          <w:color w:val="000000"/>
        </w:rPr>
        <w:t xml:space="preserve">, </w:t>
      </w:r>
      <w:r>
        <w:rPr>
          <w:color w:val="000000"/>
        </w:rPr>
        <w:t xml:space="preserve">                                           </w:t>
      </w:r>
      <w:r w:rsidRPr="003A28C8">
        <w:rPr>
          <w:color w:val="000000"/>
        </w:rPr>
        <w:t>от 25 марта 2016 года № 324)</w:t>
      </w:r>
      <w:r w:rsidRPr="00982EFA">
        <w:rPr>
          <w:color w:val="FF0000"/>
        </w:rPr>
        <w:t xml:space="preserve"> </w:t>
      </w:r>
      <w:r w:rsidRPr="00982EFA">
        <w:t>следующие изменения и дополнения:</w:t>
      </w:r>
    </w:p>
    <w:p w:rsidR="00C67C72" w:rsidRDefault="00C67C72" w:rsidP="00C369F9">
      <w:pPr>
        <w:pStyle w:val="BodyTextIndent2"/>
        <w:tabs>
          <w:tab w:val="left" w:pos="0"/>
        </w:tabs>
        <w:spacing w:line="240" w:lineRule="auto"/>
        <w:ind w:left="0" w:firstLine="709"/>
        <w:jc w:val="both"/>
      </w:pPr>
      <w:r w:rsidRPr="00982EFA">
        <w:t xml:space="preserve">1.1. в пункте 1 </w:t>
      </w:r>
      <w:r>
        <w:t>цифры «317641,5</w:t>
      </w:r>
      <w:r w:rsidRPr="00E05BDF">
        <w:t>» заменить цифрами «31</w:t>
      </w:r>
      <w:r>
        <w:t>8798,4</w:t>
      </w:r>
      <w:r w:rsidRPr="00E05BDF">
        <w:t>», цифры «31</w:t>
      </w:r>
      <w:r>
        <w:t>1869,9</w:t>
      </w:r>
      <w:r w:rsidRPr="00E05BDF">
        <w:t>» заменить цифрами «31</w:t>
      </w:r>
      <w:r>
        <w:t>3026,6</w:t>
      </w:r>
      <w:r w:rsidRPr="00E05BDF">
        <w:t>».</w:t>
      </w:r>
    </w:p>
    <w:p w:rsidR="00C67C72" w:rsidRPr="00982EFA" w:rsidRDefault="00C67C72" w:rsidP="00C369F9">
      <w:pPr>
        <w:pStyle w:val="BodyTextIndent2"/>
        <w:spacing w:line="240" w:lineRule="auto"/>
        <w:ind w:left="0" w:firstLine="709"/>
        <w:jc w:val="both"/>
      </w:pPr>
      <w:r w:rsidRPr="00982EFA">
        <w:t>1.</w:t>
      </w:r>
      <w:r>
        <w:t>2</w:t>
      </w:r>
      <w:r w:rsidRPr="00982EFA">
        <w:t>.</w:t>
      </w:r>
      <w:r>
        <w:t xml:space="preserve"> </w:t>
      </w:r>
      <w:r w:rsidRPr="00982EFA">
        <w:t xml:space="preserve">Приложения 1, 6, 7, 8, </w:t>
      </w:r>
      <w:r>
        <w:t>9</w:t>
      </w:r>
      <w:r w:rsidRPr="00982EFA">
        <w:t xml:space="preserve"> изложить в новой редакции со</w:t>
      </w:r>
      <w:r>
        <w:t>гласно приложениям 1, 2, 3, 4, 5</w:t>
      </w:r>
      <w:r w:rsidRPr="00982EFA">
        <w:t xml:space="preserve"> к настоящему решению.</w:t>
      </w:r>
    </w:p>
    <w:p w:rsidR="00C67C72" w:rsidRPr="00982EFA" w:rsidRDefault="00C67C72" w:rsidP="00C369F9">
      <w:pPr>
        <w:pStyle w:val="BodyTextIndent3"/>
        <w:tabs>
          <w:tab w:val="left" w:pos="0"/>
        </w:tabs>
        <w:spacing w:line="240" w:lineRule="auto"/>
        <w:ind w:left="0" w:firstLine="709"/>
      </w:pPr>
      <w:r w:rsidRPr="00982EFA"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C67C72" w:rsidRDefault="00C67C72" w:rsidP="00C369F9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подписания.</w:t>
      </w:r>
    </w:p>
    <w:p w:rsidR="00C67C72" w:rsidRDefault="00C67C72" w:rsidP="00C369F9">
      <w:pPr>
        <w:rPr>
          <w:sz w:val="28"/>
          <w:szCs w:val="28"/>
        </w:rPr>
      </w:pPr>
    </w:p>
    <w:p w:rsidR="00C67C72" w:rsidRDefault="00C67C72" w:rsidP="00C369F9">
      <w:pPr>
        <w:rPr>
          <w:sz w:val="28"/>
          <w:szCs w:val="28"/>
        </w:rPr>
      </w:pPr>
    </w:p>
    <w:p w:rsidR="00C67C72" w:rsidRDefault="00C67C72" w:rsidP="00C369F9">
      <w:pPr>
        <w:rPr>
          <w:sz w:val="28"/>
          <w:szCs w:val="28"/>
        </w:rPr>
      </w:pPr>
      <w:bookmarkStart w:id="0" w:name="_GoBack"/>
      <w:bookmarkEnd w:id="0"/>
    </w:p>
    <w:p w:rsidR="00C67C72" w:rsidRPr="007736BE" w:rsidRDefault="00C67C72" w:rsidP="00C369F9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7736BE">
        <w:rPr>
          <w:sz w:val="28"/>
          <w:szCs w:val="28"/>
        </w:rPr>
        <w:t xml:space="preserve">Глава Озинского </w:t>
      </w:r>
    </w:p>
    <w:p w:rsidR="00C67C72" w:rsidRPr="007736BE" w:rsidRDefault="00C67C72" w:rsidP="00505BDA">
      <w:pPr>
        <w:pStyle w:val="BodyText2"/>
        <w:tabs>
          <w:tab w:val="left" w:pos="0"/>
          <w:tab w:val="left" w:pos="6946"/>
        </w:tabs>
        <w:ind w:right="-1"/>
        <w:rPr>
          <w:b/>
          <w:color w:val="000000"/>
          <w:sz w:val="28"/>
          <w:szCs w:val="28"/>
        </w:rPr>
      </w:pPr>
      <w:r w:rsidRPr="007736BE">
        <w:rPr>
          <w:b/>
          <w:sz w:val="28"/>
          <w:szCs w:val="28"/>
        </w:rPr>
        <w:t>муниципального района                                                         С. А. Колесников</w:t>
      </w:r>
    </w:p>
    <w:sectPr w:rsidR="00C67C72" w:rsidRPr="007736BE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2141"/>
    <w:rsid w:val="00015DF2"/>
    <w:rsid w:val="00016385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2346"/>
    <w:rsid w:val="0008357F"/>
    <w:rsid w:val="000878BA"/>
    <w:rsid w:val="000A1C28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43FD"/>
    <w:rsid w:val="00126D96"/>
    <w:rsid w:val="001316B9"/>
    <w:rsid w:val="0013683A"/>
    <w:rsid w:val="00137143"/>
    <w:rsid w:val="001511F0"/>
    <w:rsid w:val="00151DF6"/>
    <w:rsid w:val="00152512"/>
    <w:rsid w:val="0015449D"/>
    <w:rsid w:val="0015588A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A53A3"/>
    <w:rsid w:val="001A670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0198"/>
    <w:rsid w:val="0024103F"/>
    <w:rsid w:val="00243107"/>
    <w:rsid w:val="002441E2"/>
    <w:rsid w:val="0024580E"/>
    <w:rsid w:val="00257DB7"/>
    <w:rsid w:val="0026240B"/>
    <w:rsid w:val="00262729"/>
    <w:rsid w:val="00275FE5"/>
    <w:rsid w:val="00281B32"/>
    <w:rsid w:val="002840E7"/>
    <w:rsid w:val="002848CF"/>
    <w:rsid w:val="002879E1"/>
    <w:rsid w:val="00287D3A"/>
    <w:rsid w:val="00291BCA"/>
    <w:rsid w:val="00292E89"/>
    <w:rsid w:val="00295068"/>
    <w:rsid w:val="002A012D"/>
    <w:rsid w:val="002A071F"/>
    <w:rsid w:val="002A0D47"/>
    <w:rsid w:val="002A146F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69D2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966C0"/>
    <w:rsid w:val="003A28C8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587"/>
    <w:rsid w:val="004E398F"/>
    <w:rsid w:val="004E3BEB"/>
    <w:rsid w:val="004E6244"/>
    <w:rsid w:val="004E645B"/>
    <w:rsid w:val="004F0B46"/>
    <w:rsid w:val="004F208F"/>
    <w:rsid w:val="004F2473"/>
    <w:rsid w:val="004F358A"/>
    <w:rsid w:val="004F4D08"/>
    <w:rsid w:val="004F595B"/>
    <w:rsid w:val="004F7605"/>
    <w:rsid w:val="00505BDA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4CC7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5F7640"/>
    <w:rsid w:val="00604087"/>
    <w:rsid w:val="00612A3A"/>
    <w:rsid w:val="0061533A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6FA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25155"/>
    <w:rsid w:val="007261A7"/>
    <w:rsid w:val="00730CAF"/>
    <w:rsid w:val="00731469"/>
    <w:rsid w:val="007346C4"/>
    <w:rsid w:val="00736C24"/>
    <w:rsid w:val="0074293B"/>
    <w:rsid w:val="00743412"/>
    <w:rsid w:val="00744A1E"/>
    <w:rsid w:val="007460E6"/>
    <w:rsid w:val="00752599"/>
    <w:rsid w:val="00754E50"/>
    <w:rsid w:val="0077013D"/>
    <w:rsid w:val="00772501"/>
    <w:rsid w:val="007736BE"/>
    <w:rsid w:val="00773890"/>
    <w:rsid w:val="00777CC0"/>
    <w:rsid w:val="00780768"/>
    <w:rsid w:val="00781AAC"/>
    <w:rsid w:val="007827F4"/>
    <w:rsid w:val="00785876"/>
    <w:rsid w:val="00786056"/>
    <w:rsid w:val="007869E6"/>
    <w:rsid w:val="00790E74"/>
    <w:rsid w:val="007942F3"/>
    <w:rsid w:val="00795237"/>
    <w:rsid w:val="007A0AED"/>
    <w:rsid w:val="007A2890"/>
    <w:rsid w:val="007A3494"/>
    <w:rsid w:val="007A4379"/>
    <w:rsid w:val="007A45E8"/>
    <w:rsid w:val="007B14D6"/>
    <w:rsid w:val="007B438E"/>
    <w:rsid w:val="007B4556"/>
    <w:rsid w:val="007B71D8"/>
    <w:rsid w:val="007C12A0"/>
    <w:rsid w:val="007C154A"/>
    <w:rsid w:val="007C242C"/>
    <w:rsid w:val="007C2FC0"/>
    <w:rsid w:val="007C33DA"/>
    <w:rsid w:val="007C400E"/>
    <w:rsid w:val="007D18EC"/>
    <w:rsid w:val="007D2F44"/>
    <w:rsid w:val="007E4C4F"/>
    <w:rsid w:val="007F2B12"/>
    <w:rsid w:val="007F39E1"/>
    <w:rsid w:val="007F3F0A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5795"/>
    <w:rsid w:val="008556FC"/>
    <w:rsid w:val="00865FE7"/>
    <w:rsid w:val="00870803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A3A64"/>
    <w:rsid w:val="008B5D24"/>
    <w:rsid w:val="008B726D"/>
    <w:rsid w:val="008C3DEC"/>
    <w:rsid w:val="008C40DE"/>
    <w:rsid w:val="008C7386"/>
    <w:rsid w:val="008D0A3E"/>
    <w:rsid w:val="008D4B8E"/>
    <w:rsid w:val="008D773F"/>
    <w:rsid w:val="008E344A"/>
    <w:rsid w:val="008E6C01"/>
    <w:rsid w:val="008F24A1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2EFA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04C24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2CE4"/>
    <w:rsid w:val="00AE002F"/>
    <w:rsid w:val="00AE5D4B"/>
    <w:rsid w:val="00AE6CBD"/>
    <w:rsid w:val="00AE6E1B"/>
    <w:rsid w:val="00AF32B4"/>
    <w:rsid w:val="00AF399E"/>
    <w:rsid w:val="00AF52B8"/>
    <w:rsid w:val="00AF64F5"/>
    <w:rsid w:val="00B01A10"/>
    <w:rsid w:val="00B040CB"/>
    <w:rsid w:val="00B04E8F"/>
    <w:rsid w:val="00B053FE"/>
    <w:rsid w:val="00B06801"/>
    <w:rsid w:val="00B0761B"/>
    <w:rsid w:val="00B11DE8"/>
    <w:rsid w:val="00B129A4"/>
    <w:rsid w:val="00B134C6"/>
    <w:rsid w:val="00B2630A"/>
    <w:rsid w:val="00B30A7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5B47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369F9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67C72"/>
    <w:rsid w:val="00C70C08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2F78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13C5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54E54"/>
    <w:rsid w:val="00D60839"/>
    <w:rsid w:val="00D6793E"/>
    <w:rsid w:val="00D7298C"/>
    <w:rsid w:val="00D74837"/>
    <w:rsid w:val="00D74EC8"/>
    <w:rsid w:val="00D80948"/>
    <w:rsid w:val="00D860C0"/>
    <w:rsid w:val="00D8668E"/>
    <w:rsid w:val="00D9222A"/>
    <w:rsid w:val="00D9732A"/>
    <w:rsid w:val="00DA0543"/>
    <w:rsid w:val="00DA2C0B"/>
    <w:rsid w:val="00DB000D"/>
    <w:rsid w:val="00DB7EE0"/>
    <w:rsid w:val="00DC2074"/>
    <w:rsid w:val="00DC5253"/>
    <w:rsid w:val="00DC5E0F"/>
    <w:rsid w:val="00DC6E9C"/>
    <w:rsid w:val="00DC7C53"/>
    <w:rsid w:val="00DC7CEB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05BDF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07C9"/>
    <w:rsid w:val="00E65D42"/>
    <w:rsid w:val="00E67ED7"/>
    <w:rsid w:val="00E7633A"/>
    <w:rsid w:val="00E77B2B"/>
    <w:rsid w:val="00E81173"/>
    <w:rsid w:val="00E8707D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B4858"/>
    <w:rsid w:val="00EC06A6"/>
    <w:rsid w:val="00EC3C81"/>
    <w:rsid w:val="00ED0615"/>
    <w:rsid w:val="00ED23BE"/>
    <w:rsid w:val="00EE258D"/>
    <w:rsid w:val="00EE7CE8"/>
    <w:rsid w:val="00EF17D9"/>
    <w:rsid w:val="00EF2539"/>
    <w:rsid w:val="00EF42B2"/>
    <w:rsid w:val="00F00DE1"/>
    <w:rsid w:val="00F03A55"/>
    <w:rsid w:val="00F059AC"/>
    <w:rsid w:val="00F06303"/>
    <w:rsid w:val="00F11981"/>
    <w:rsid w:val="00F11FAC"/>
    <w:rsid w:val="00F1254D"/>
    <w:rsid w:val="00F157AB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708"/>
    <w:rsid w:val="00F44825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123F"/>
    <w:rsid w:val="00FB3A67"/>
    <w:rsid w:val="00FB3B21"/>
    <w:rsid w:val="00FB3F70"/>
    <w:rsid w:val="00FB4A16"/>
    <w:rsid w:val="00FB6F56"/>
    <w:rsid w:val="00FB7576"/>
    <w:rsid w:val="00FC070A"/>
    <w:rsid w:val="00FC0A0B"/>
    <w:rsid w:val="00FC1DFC"/>
    <w:rsid w:val="00FC5F7C"/>
    <w:rsid w:val="00FD1324"/>
    <w:rsid w:val="00FD6D83"/>
    <w:rsid w:val="00FE0AAC"/>
    <w:rsid w:val="00FF09DF"/>
    <w:rsid w:val="00FF4DC5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rFonts w:eastAsia="Calibri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rFonts w:eastAsia="Calibri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/>
      <w:sz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ListParagraph">
    <w:name w:val="List Paragraph"/>
    <w:basedOn w:val="Normal"/>
    <w:uiPriority w:val="99"/>
    <w:qFormat/>
    <w:rsid w:val="001316B9"/>
    <w:pPr>
      <w:ind w:left="708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1A670D"/>
    <w:rPr>
      <w:rFonts w:eastAsia="Calibri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3587"/>
    <w:rPr>
      <w:rFonts w:ascii="Times New Roman" w:hAnsi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98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521</TotalTime>
  <Pages>1</Pages>
  <Words>306</Words>
  <Characters>1749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460</cp:revision>
  <cp:lastPrinted>2016-03-30T06:56:00Z</cp:lastPrinted>
  <dcterms:created xsi:type="dcterms:W3CDTF">2013-01-30T12:26:00Z</dcterms:created>
  <dcterms:modified xsi:type="dcterms:W3CDTF">2016-09-07T13:03:00Z</dcterms:modified>
</cp:coreProperties>
</file>